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15249">
      <w:pPr>
        <w:pStyle w:val="FilmKilde"/>
      </w:pPr>
      <w:bookmarkStart w:id="0" w:name="_GoBack"/>
      <w:bookmarkEnd w:id="0"/>
      <w:r w:rsidRPr="00A37D9F">
        <w:t xml:space="preserve">Filmanmeldelse – ”The </w:t>
      </w:r>
      <w:proofErr w:type="spellStart"/>
      <w:r w:rsidRPr="00A37D9F">
        <w:t>Gridiron</w:t>
      </w:r>
      <w:proofErr w:type="spellEnd"/>
      <w:r w:rsidRPr="00A37D9F">
        <w:t xml:space="preserve">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082197" w:rsidP="00B15249">
      <w:pPr>
        <w:pStyle w:val="Heading1"/>
      </w:pPr>
      <w:r>
        <w:rPr>
          <w:noProof/>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00B907AE" w:rsidRPr="00A37D9F">
        <w:t>Jernhårde drenge</w:t>
      </w:r>
    </w:p>
    <w:p w:rsidR="0025413E" w:rsidRPr="00A37D9F" w:rsidRDefault="00B907AE" w:rsidP="00B15249">
      <w:pPr>
        <w:pStyle w:val="Heading2"/>
      </w:pPr>
      <w:r w:rsidRPr="00A37D9F">
        <w:t xml:space="preserve">Film: »The </w:t>
      </w:r>
      <w:proofErr w:type="spellStart"/>
      <w:r w:rsidRPr="00A37D9F">
        <w:t>Gridiron</w:t>
      </w:r>
      <w:proofErr w:type="spellEnd"/>
      <w:r w:rsidRPr="00A37D9F">
        <w:t xml:space="preserve"> Gang«</w:t>
      </w:r>
    </w:p>
    <w:p w:rsidR="00B15249" w:rsidRPr="00A37D9F" w:rsidRDefault="00B15249" w:rsidP="00B15249"/>
    <w:p w:rsidR="00B907AE" w:rsidRPr="00A37D9F" w:rsidRDefault="00B907AE" w:rsidP="00B15249">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B907AE" w:rsidRPr="00A37D9F" w:rsidRDefault="00B907AE" w:rsidP="00B15249">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A37D9F" w:rsidRDefault="00B907AE" w:rsidP="00B15249">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sectPr w:rsidR="00B907AE" w:rsidRPr="00A37D9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82197"/>
    <w:rsid w:val="0025413E"/>
    <w:rsid w:val="006C0BD7"/>
    <w:rsid w:val="0072213F"/>
    <w:rsid w:val="007938F3"/>
    <w:rsid w:val="007B3A83"/>
    <w:rsid w:val="007D0B4C"/>
    <w:rsid w:val="00A15A8D"/>
    <w:rsid w:val="00A37D9F"/>
    <w:rsid w:val="00B07570"/>
    <w:rsid w:val="00B15249"/>
    <w:rsid w:val="00B907AE"/>
    <w:rsid w:val="00EC0E2B"/>
    <w:rsid w:val="00F8106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BB7575-47BA-432C-8D76-A6E97DDE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1</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6</cp:revision>
  <dcterms:created xsi:type="dcterms:W3CDTF">2007-04-19T13:48:00Z</dcterms:created>
  <dcterms:modified xsi:type="dcterms:W3CDTF">2013-10-10T09:12:00Z</dcterms:modified>
</cp:coreProperties>
</file>